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Ind w:w="2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796"/>
      </w:tblGrid>
      <w:tr w:rsidR="00C15FB1" w:rsidRPr="006A5D4D" w14:paraId="436A1AD9" w14:textId="77777777" w:rsidTr="00C20EA2">
        <w:trPr>
          <w:trHeight w:val="284"/>
        </w:trPr>
        <w:tc>
          <w:tcPr>
            <w:tcW w:w="1871" w:type="dxa"/>
            <w:noWrap/>
            <w:tcMar>
              <w:left w:w="28" w:type="dxa"/>
            </w:tcMar>
            <w:vAlign w:val="center"/>
          </w:tcPr>
          <w:p w14:paraId="5B86639B" w14:textId="77777777" w:rsidR="00C15FB1" w:rsidRDefault="00C15FB1" w:rsidP="00C15FB1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Baumaßnahme:</w:t>
            </w:r>
          </w:p>
        </w:tc>
        <w:tc>
          <w:tcPr>
            <w:tcW w:w="7796" w:type="dxa"/>
            <w:noWrap/>
            <w:vAlign w:val="center"/>
          </w:tcPr>
          <w:p w14:paraId="4DA80F91" w14:textId="77D28FD9" w:rsidR="00C15FB1" w:rsidRPr="005D2596" w:rsidRDefault="00C15FB1" w:rsidP="00C15FB1">
            <w:pPr>
              <w:rPr>
                <w:rFonts w:cs="Arial"/>
                <w:color w:val="000000"/>
              </w:rPr>
            </w:pPr>
            <w:r w:rsidRPr="00C96082">
              <w:rPr>
                <w:rFonts w:cs="Arial"/>
                <w:b/>
              </w:rPr>
              <w:t>Neubau Kindertagesstätte Raiffeisenstraße Frankfurt am Main</w:t>
            </w:r>
          </w:p>
        </w:tc>
      </w:tr>
      <w:tr w:rsidR="006F3793" w:rsidRPr="006A5D4D" w14:paraId="31D3557E" w14:textId="77777777" w:rsidTr="00C20EA2">
        <w:trPr>
          <w:trHeight w:val="284"/>
        </w:trPr>
        <w:tc>
          <w:tcPr>
            <w:tcW w:w="1871" w:type="dxa"/>
            <w:noWrap/>
            <w:tcMar>
              <w:left w:w="28" w:type="dxa"/>
            </w:tcMar>
            <w:vAlign w:val="center"/>
          </w:tcPr>
          <w:p w14:paraId="5894C342" w14:textId="77777777" w:rsidR="006F3793" w:rsidRDefault="006F3793" w:rsidP="00C20EA2">
            <w:p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Leistung:</w:t>
            </w:r>
          </w:p>
        </w:tc>
        <w:tc>
          <w:tcPr>
            <w:tcW w:w="7796" w:type="dxa"/>
            <w:noWrap/>
            <w:vAlign w:val="center"/>
          </w:tcPr>
          <w:p w14:paraId="5E139F4E" w14:textId="30E3B0DB" w:rsidR="00FD742D" w:rsidRPr="005D2596" w:rsidRDefault="00385508" w:rsidP="00C20EA2">
            <w:pPr>
              <w:rPr>
                <w:rFonts w:cs="Arial"/>
                <w:color w:val="000000"/>
              </w:rPr>
            </w:pPr>
            <w:r w:rsidRPr="00385508">
              <w:rPr>
                <w:rFonts w:cs="Arial"/>
                <w:color w:val="000000"/>
              </w:rPr>
              <w:t xml:space="preserve">Leistungen Fachplanung </w:t>
            </w:r>
            <w:r w:rsidR="006F3C90">
              <w:rPr>
                <w:rFonts w:cs="Arial"/>
                <w:color w:val="000000"/>
              </w:rPr>
              <w:t>Tragwerksplanung</w:t>
            </w:r>
          </w:p>
        </w:tc>
      </w:tr>
    </w:tbl>
    <w:p w14:paraId="25C0CD66" w14:textId="77777777" w:rsidR="00682D2C" w:rsidRPr="00F45CAD" w:rsidRDefault="00682D2C" w:rsidP="00682D2C"/>
    <w:p w14:paraId="7094764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0A8A72CA" w14:textId="77777777" w:rsidR="00682D2C" w:rsidRDefault="00682D2C" w:rsidP="00682D2C"/>
    <w:p w14:paraId="7C625F8F" w14:textId="77777777" w:rsidR="00347F9A" w:rsidRPr="00F45CAD" w:rsidRDefault="00347F9A" w:rsidP="00682D2C"/>
    <w:p w14:paraId="64F8E948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B9100B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C1A649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3BE17A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4D557D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7982B3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5B2A6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E9EFAA6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40291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1A76F0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0ED3AAF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76502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05ABC77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F141F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D7C53E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6B9CA7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A0F23ED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1E207D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5303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CCEAE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9850F4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E667CC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29C6F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03590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7C6E4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F9FDE8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D8678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4C3330C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8A1F1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A2BF3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07EDA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33CF3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EA164B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A0227DC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E8E73EE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783AC31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FBFF7D1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2292DF0D" w14:textId="77777777" w:rsidR="001A3008" w:rsidRPr="00F45CAD" w:rsidRDefault="001A3008" w:rsidP="00FE40F3"/>
        </w:tc>
      </w:tr>
      <w:tr w:rsidR="001A3008" w:rsidRPr="00F45CAD" w14:paraId="58B3566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71D608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2C98B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4EAA97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97370E1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CBE21E1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526B325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18EDE59B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3067D9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B0CF1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A931DE0" w14:textId="77777777" w:rsidR="001A3008" w:rsidRPr="00F45CAD" w:rsidRDefault="001A3008" w:rsidP="002D4CA7"/>
        </w:tc>
      </w:tr>
      <w:tr w:rsidR="001A3008" w:rsidRPr="00F45CAD" w14:paraId="1EA6058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8E2CD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E5C3E6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3D1E14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BC836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C094CF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BD9D3F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85421E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22EA82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2F54B57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7580F6B" w14:textId="77777777" w:rsidR="001A3008" w:rsidRPr="00F45CAD" w:rsidRDefault="001A3008" w:rsidP="002D4CA7"/>
        </w:tc>
      </w:tr>
      <w:tr w:rsidR="001A3008" w:rsidRPr="00F45CAD" w14:paraId="04FE9D7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A6B22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C0D645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8CE9C0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9452E4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E0E5E2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83E9C4A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3291A6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6EBF59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53952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30CF53E" w14:textId="77777777" w:rsidR="001A3008" w:rsidRPr="00F45CAD" w:rsidRDefault="001A3008" w:rsidP="0009665D"/>
        </w:tc>
      </w:tr>
      <w:tr w:rsidR="001A3008" w:rsidRPr="00F45CAD" w14:paraId="0367524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E7855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EF327D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14CE0D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5966C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9C7AFC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CAEA7C6" w14:textId="77777777" w:rsidR="001A3008" w:rsidRPr="00F45CAD" w:rsidRDefault="001A3008" w:rsidP="00FF013E">
            <w:pPr>
              <w:jc w:val="center"/>
            </w:pPr>
          </w:p>
        </w:tc>
      </w:tr>
    </w:tbl>
    <w:p w14:paraId="2DCBAD9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0F13" w14:textId="77777777" w:rsidR="00D95204" w:rsidRDefault="00D95204">
      <w:r>
        <w:separator/>
      </w:r>
    </w:p>
    <w:p w14:paraId="42B31E53" w14:textId="77777777" w:rsidR="00D95204" w:rsidRDefault="00D95204"/>
    <w:p w14:paraId="6C9F287F" w14:textId="77777777" w:rsidR="00D95204" w:rsidRDefault="00D95204"/>
  </w:endnote>
  <w:endnote w:type="continuationSeparator" w:id="0">
    <w:p w14:paraId="56406463" w14:textId="77777777" w:rsidR="00D95204" w:rsidRDefault="00D95204">
      <w:r>
        <w:continuationSeparator/>
      </w:r>
    </w:p>
    <w:p w14:paraId="7F580706" w14:textId="77777777" w:rsidR="00D95204" w:rsidRDefault="00D95204"/>
    <w:p w14:paraId="6F1261F2" w14:textId="77777777" w:rsidR="00D95204" w:rsidRDefault="00D952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08DC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8B8EBB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E18F5E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E9DCE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9DC61E1" wp14:editId="46A3DC9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7170154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89AE11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526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526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37C19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92E8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C7314" w14:textId="77777777" w:rsidR="00D95204" w:rsidRDefault="00D95204">
      <w:r>
        <w:separator/>
      </w:r>
    </w:p>
    <w:p w14:paraId="6287874D" w14:textId="77777777" w:rsidR="00D95204" w:rsidRDefault="00D95204"/>
    <w:p w14:paraId="045E884B" w14:textId="77777777" w:rsidR="00D95204" w:rsidRDefault="00D95204"/>
  </w:footnote>
  <w:footnote w:type="continuationSeparator" w:id="0">
    <w:p w14:paraId="2E7DC103" w14:textId="77777777" w:rsidR="00D95204" w:rsidRDefault="00D95204">
      <w:r>
        <w:continuationSeparator/>
      </w:r>
    </w:p>
    <w:p w14:paraId="29626A9B" w14:textId="77777777" w:rsidR="00D95204" w:rsidRDefault="00D95204"/>
    <w:p w14:paraId="3FA07FF8" w14:textId="77777777" w:rsidR="00D95204" w:rsidRDefault="00D95204"/>
  </w:footnote>
  <w:footnote w:id="1">
    <w:p w14:paraId="17525D4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DD05CA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4110" w14:textId="77777777" w:rsidR="00E718D1" w:rsidRDefault="00E718D1"/>
  <w:p w14:paraId="38DECC65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54B8" w14:textId="77777777" w:rsidR="00E718D1" w:rsidRDefault="00E718D1">
    <w:pPr>
      <w:pStyle w:val="Kopfzeile"/>
    </w:pPr>
    <w:r>
      <w:t>234</w:t>
    </w:r>
  </w:p>
  <w:p w14:paraId="74DF06DC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D509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8323709">
    <w:abstractNumId w:val="1"/>
  </w:num>
  <w:num w:numId="2" w16cid:durableId="1842894325">
    <w:abstractNumId w:val="5"/>
  </w:num>
  <w:num w:numId="3" w16cid:durableId="959845161">
    <w:abstractNumId w:val="7"/>
  </w:num>
  <w:num w:numId="4" w16cid:durableId="497043135">
    <w:abstractNumId w:val="16"/>
  </w:num>
  <w:num w:numId="5" w16cid:durableId="1361471285">
    <w:abstractNumId w:val="9"/>
  </w:num>
  <w:num w:numId="6" w16cid:durableId="635718265">
    <w:abstractNumId w:val="3"/>
  </w:num>
  <w:num w:numId="7" w16cid:durableId="587807694">
    <w:abstractNumId w:val="12"/>
  </w:num>
  <w:num w:numId="8" w16cid:durableId="1494487356">
    <w:abstractNumId w:val="8"/>
  </w:num>
  <w:num w:numId="9" w16cid:durableId="977415795">
    <w:abstractNumId w:val="15"/>
  </w:num>
  <w:num w:numId="10" w16cid:durableId="766459389">
    <w:abstractNumId w:val="4"/>
  </w:num>
  <w:num w:numId="11" w16cid:durableId="1473862580">
    <w:abstractNumId w:val="11"/>
  </w:num>
  <w:num w:numId="12" w16cid:durableId="1481772298">
    <w:abstractNumId w:val="11"/>
  </w:num>
  <w:num w:numId="13" w16cid:durableId="343630229">
    <w:abstractNumId w:val="11"/>
  </w:num>
  <w:num w:numId="14" w16cid:durableId="1525553441">
    <w:abstractNumId w:val="11"/>
  </w:num>
  <w:num w:numId="15" w16cid:durableId="939264027">
    <w:abstractNumId w:val="11"/>
  </w:num>
  <w:num w:numId="16" w16cid:durableId="1923562628">
    <w:abstractNumId w:val="2"/>
  </w:num>
  <w:num w:numId="17" w16cid:durableId="2115132035">
    <w:abstractNumId w:val="2"/>
  </w:num>
  <w:num w:numId="18" w16cid:durableId="1740638743">
    <w:abstractNumId w:val="14"/>
  </w:num>
  <w:num w:numId="19" w16cid:durableId="898831007">
    <w:abstractNumId w:val="13"/>
  </w:num>
  <w:num w:numId="20" w16cid:durableId="983583745">
    <w:abstractNumId w:val="10"/>
  </w:num>
  <w:num w:numId="21" w16cid:durableId="1355620262">
    <w:abstractNumId w:val="6"/>
  </w:num>
  <w:num w:numId="22" w16cid:durableId="1785029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11AFF"/>
    <w:rsid w:val="00011B27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67335"/>
    <w:rsid w:val="00385508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970CD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6F3793"/>
    <w:rsid w:val="006F3C90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72C44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15FB1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16016"/>
    <w:rsid w:val="00D50F0F"/>
    <w:rsid w:val="00D6072E"/>
    <w:rsid w:val="00D8526E"/>
    <w:rsid w:val="00D86C81"/>
    <w:rsid w:val="00D877D4"/>
    <w:rsid w:val="00D9520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27BC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D742D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01C386"/>
  <w15:docId w15:val="{A20DDB30-30A5-494D-BF1B-1B2D4A62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497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Einstellungen\Fenner.BBRBN\Anwendungsdaten\Microsoft\Vorlagen\FeTab.dot</Template>
  <TotalTime>0</TotalTime>
  <Pages>1</Pages>
  <Words>112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Christian Datz</cp:lastModifiedBy>
  <cp:revision>13</cp:revision>
  <cp:lastPrinted>2019-11-08T07:51:00Z</cp:lastPrinted>
  <dcterms:created xsi:type="dcterms:W3CDTF">2018-09-04T14:20:00Z</dcterms:created>
  <dcterms:modified xsi:type="dcterms:W3CDTF">2026-05-13T07:25:00Z</dcterms:modified>
</cp:coreProperties>
</file>